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09B8E749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A059BC">
        <w:rPr>
          <w:b/>
          <w:bCs/>
          <w:sz w:val="48"/>
          <w:szCs w:val="44"/>
        </w:rPr>
        <w:t>4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6263F604" w:rsidR="0051509A" w:rsidRPr="00A059BC" w:rsidRDefault="00A059BC" w:rsidP="001A68F1">
            <w:pPr>
              <w:rPr>
                <w:b/>
                <w:bCs/>
              </w:rPr>
            </w:pPr>
            <w:r w:rsidRPr="00A059BC">
              <w:rPr>
                <w:b/>
                <w:bCs/>
              </w:rPr>
              <w:t>Lot 4 : travaux de terrassement pour le département Alpes-de-Haute-Provence (04), Hautes-Alpes (05)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1AE84DE1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5F797C" w:rsidRPr="005F797C">
              <w:rPr>
                <w:b/>
                <w:sz w:val="24"/>
                <w:szCs w:val="24"/>
              </w:rPr>
              <w:t xml:space="preserve">1 200 000,00 € </w:t>
            </w:r>
            <w:r w:rsidRPr="00AB0251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2DB1A2FD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554340" w:rsidRPr="00554340">
        <w:t>1 200 000,</w:t>
      </w:r>
      <w:r w:rsidR="001C2F24" w:rsidRPr="00554340">
        <w:t xml:space="preserve">00 </w:t>
      </w:r>
      <w:r w:rsidR="001C2F24" w:rsidRPr="00AB0251">
        <w:t>€</w:t>
      </w:r>
      <w:r w:rsidRPr="00AB0251">
        <w:t xml:space="preserve">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630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0"/>
      </w:tblGrid>
      <w:tr w:rsidR="006F4A93" w:rsidRPr="00711919" w14:paraId="3B852C38" w14:textId="77777777" w:rsidTr="001A68F1">
        <w:trPr>
          <w:trHeight w:val="397"/>
        </w:trPr>
        <w:tc>
          <w:tcPr>
            <w:tcW w:w="8630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1A68F1">
        <w:trPr>
          <w:trHeight w:val="68"/>
        </w:trPr>
        <w:tc>
          <w:tcPr>
            <w:tcW w:w="8630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6B4DD573" w:rsidR="00EB2CEA" w:rsidRDefault="006F4A93" w:rsidP="001A68F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1A68F1">
              <w:rPr>
                <w:b/>
                <w:bCs/>
                <w:sz w:val="24"/>
                <w:szCs w:val="24"/>
              </w:rPr>
              <w:t xml:space="preserve">de </w:t>
            </w:r>
            <w:r w:rsidR="001A68F1" w:rsidRPr="001A68F1">
              <w:rPr>
                <w:b/>
                <w:bCs/>
                <w:sz w:val="24"/>
                <w:szCs w:val="24"/>
              </w:rPr>
              <w:t xml:space="preserve">travaux </w:t>
            </w:r>
            <w:r w:rsidR="001E5ED0" w:rsidRPr="001E5ED0">
              <w:rPr>
                <w:b/>
                <w:bCs/>
                <w:sz w:val="24"/>
                <w:szCs w:val="24"/>
              </w:rPr>
              <w:t>de terrassement de nature archéologique pour la région Midi Méditerranée</w:t>
            </w:r>
            <w:r w:rsidR="001E5ED0">
              <w:rPr>
                <w:b/>
                <w:bCs/>
                <w:sz w:val="24"/>
                <w:szCs w:val="24"/>
              </w:rPr>
              <w:t xml:space="preserve"> -</w:t>
            </w:r>
            <w:r w:rsidR="001E5ED0">
              <w:t xml:space="preserve"> </w:t>
            </w:r>
            <w:r w:rsidR="001E5ED0" w:rsidRPr="001E5ED0">
              <w:rPr>
                <w:b/>
                <w:bCs/>
                <w:sz w:val="24"/>
                <w:szCs w:val="24"/>
              </w:rPr>
              <w:t xml:space="preserve">Lot </w:t>
            </w:r>
            <w:r w:rsidR="005F797C">
              <w:rPr>
                <w:b/>
                <w:bCs/>
                <w:sz w:val="24"/>
                <w:szCs w:val="24"/>
              </w:rPr>
              <w:t>4</w:t>
            </w:r>
            <w:r w:rsidR="001E5ED0" w:rsidRPr="001E5ED0">
              <w:rPr>
                <w:b/>
                <w:bCs/>
                <w:sz w:val="24"/>
                <w:szCs w:val="24"/>
              </w:rPr>
              <w:t xml:space="preserve"> : </w:t>
            </w:r>
            <w:r w:rsidR="005F797C" w:rsidRPr="005F797C">
              <w:rPr>
                <w:b/>
                <w:bCs/>
                <w:sz w:val="24"/>
                <w:szCs w:val="24"/>
              </w:rPr>
              <w:t>travaux de terrassement pour le département Alpes-de-Haute-Provence (04), Hautes-Alpes (05)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55272" w14:textId="77777777" w:rsidR="00D64042" w:rsidRDefault="00D64042">
      <w:r>
        <w:separator/>
      </w:r>
    </w:p>
  </w:endnote>
  <w:endnote w:type="continuationSeparator" w:id="0">
    <w:p w14:paraId="1B4343C5" w14:textId="77777777" w:rsidR="00D64042" w:rsidRDefault="00D6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5B3C" w14:textId="77777777" w:rsidR="005E6537" w:rsidRDefault="005E6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505A5B61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</w:t>
    </w:r>
    <w:r w:rsidR="005E6537" w:rsidRPr="005E6537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7D48" w14:textId="77777777" w:rsidR="005E6537" w:rsidRDefault="005E6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E007" w14:textId="77777777" w:rsidR="00D64042" w:rsidRDefault="00D64042">
      <w:r>
        <w:separator/>
      </w:r>
    </w:p>
  </w:footnote>
  <w:footnote w:type="continuationSeparator" w:id="0">
    <w:p w14:paraId="33E8D672" w14:textId="77777777" w:rsidR="00D64042" w:rsidRDefault="00D6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3CE" w14:textId="77777777" w:rsidR="005E6537" w:rsidRDefault="005E653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9D0C" w14:textId="77777777" w:rsidR="005E6537" w:rsidRDefault="005E653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71AC" w14:textId="77777777" w:rsidR="005E6537" w:rsidRDefault="005E65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A68F1"/>
    <w:rsid w:val="001B4C6E"/>
    <w:rsid w:val="001C0F3C"/>
    <w:rsid w:val="001C2F24"/>
    <w:rsid w:val="001C6A62"/>
    <w:rsid w:val="001E5ED0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470E4"/>
    <w:rsid w:val="00554340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537"/>
    <w:rsid w:val="005E6ED1"/>
    <w:rsid w:val="005F6B66"/>
    <w:rsid w:val="005F797C"/>
    <w:rsid w:val="00600C7E"/>
    <w:rsid w:val="00610502"/>
    <w:rsid w:val="00611622"/>
    <w:rsid w:val="006159CF"/>
    <w:rsid w:val="00626262"/>
    <w:rsid w:val="00636897"/>
    <w:rsid w:val="00656EE4"/>
    <w:rsid w:val="00663AC6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07AA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A3BAF"/>
    <w:rsid w:val="009B04E1"/>
    <w:rsid w:val="009E1BD6"/>
    <w:rsid w:val="009E50A3"/>
    <w:rsid w:val="009F1026"/>
    <w:rsid w:val="00A02EEB"/>
    <w:rsid w:val="00A059BC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B0251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FF4"/>
    <w:rsid w:val="00D542D1"/>
    <w:rsid w:val="00D64042"/>
    <w:rsid w:val="00D72CBA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53344"/>
    <w:rsid w:val="00F62649"/>
    <w:rsid w:val="00F929A6"/>
    <w:rsid w:val="00F96B6B"/>
    <w:rsid w:val="00FA2216"/>
    <w:rsid w:val="00FA3181"/>
    <w:rsid w:val="00FB248A"/>
    <w:rsid w:val="00FB47ED"/>
    <w:rsid w:val="00FC1708"/>
    <w:rsid w:val="00FC1EBC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46</TotalTime>
  <Pages>10</Pages>
  <Words>1950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34</cp:revision>
  <cp:lastPrinted>2018-11-29T16:20:00Z</cp:lastPrinted>
  <dcterms:created xsi:type="dcterms:W3CDTF">2024-05-16T09:29:00Z</dcterms:created>
  <dcterms:modified xsi:type="dcterms:W3CDTF">2026-03-12T10:52:00Z</dcterms:modified>
</cp:coreProperties>
</file>